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1A5807">
        <w:rPr>
          <w:rFonts w:cs="Arial"/>
          <w:b/>
          <w:caps/>
          <w:sz w:val="28"/>
          <w:szCs w:val="28"/>
        </w:rPr>
        <w:t>1</w:t>
      </w:r>
      <w:r w:rsidR="0028493A">
        <w:rPr>
          <w:rFonts w:cs="Arial"/>
          <w:b/>
          <w:caps/>
          <w:sz w:val="28"/>
          <w:szCs w:val="28"/>
        </w:rPr>
        <w:t>5</w:t>
      </w:r>
      <w:r w:rsidR="00C55EF0">
        <w:rPr>
          <w:rFonts w:cs="Arial"/>
          <w:b/>
          <w:caps/>
          <w:sz w:val="28"/>
          <w:szCs w:val="28"/>
        </w:rPr>
        <w:t>81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16E2A" w:rsidP="00E50C68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P</w:t>
            </w:r>
            <w:r w:rsidR="00BA3DB0" w:rsidRPr="00BA3DB0">
              <w:rPr>
                <w:rFonts w:cs="Arial"/>
                <w:sz w:val="20"/>
                <w:szCs w:val="20"/>
              </w:rPr>
              <w:t xml:space="preserve">rovidências </w:t>
            </w:r>
            <w:r w:rsidR="00D9483F">
              <w:rPr>
                <w:rFonts w:cs="Arial"/>
                <w:sz w:val="20"/>
                <w:szCs w:val="20"/>
              </w:rPr>
              <w:t xml:space="preserve">junto </w:t>
            </w:r>
            <w:r w:rsidR="006E64DD">
              <w:rPr>
                <w:rFonts w:cs="Arial"/>
                <w:sz w:val="20"/>
                <w:szCs w:val="20"/>
              </w:rPr>
              <w:t xml:space="preserve">à Secretaria de </w:t>
            </w:r>
            <w:r w:rsidR="00E50C68">
              <w:rPr>
                <w:rFonts w:cs="Arial"/>
                <w:sz w:val="20"/>
                <w:szCs w:val="20"/>
              </w:rPr>
              <w:t>Meio Ambiente visando à devida avaliação para possível remoção de uma árvore na Rua Aloísio do Amaral Campos, altura do número 340, Jardim São Luiz</w:t>
            </w:r>
            <w:r w:rsidR="00BA3DB0" w:rsidRPr="00BA3DB0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A15048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D71B5B" w:rsidRPr="00D71B5B">
        <w:rPr>
          <w:rFonts w:cs="Arial"/>
        </w:rPr>
        <w:t xml:space="preserve">que sejam tomadas </w:t>
      </w:r>
      <w:r w:rsidR="00495258" w:rsidRPr="00495258">
        <w:rPr>
          <w:rFonts w:cs="Arial"/>
        </w:rPr>
        <w:t xml:space="preserve">providências junto à Secretaria de Meio Ambiente visando à devida </w:t>
      </w:r>
      <w:r w:rsidR="00495258" w:rsidRPr="00495258">
        <w:rPr>
          <w:rFonts w:cs="Arial"/>
          <w:b/>
          <w:u w:val="single"/>
        </w:rPr>
        <w:t>avaliação para possível remoção</w:t>
      </w:r>
      <w:r w:rsidR="00495258" w:rsidRPr="00495258">
        <w:rPr>
          <w:rFonts w:cs="Arial"/>
        </w:rPr>
        <w:t xml:space="preserve"> de uma árvore na Rua Aloísio do Amaral Campos, altura do número 340, Jardim São Luís</w:t>
      </w:r>
      <w:r w:rsidR="00584E86">
        <w:rPr>
          <w:rFonts w:cs="Arial"/>
        </w:rPr>
        <w:t>.</w:t>
      </w:r>
    </w:p>
    <w:p w:rsidR="00EF41EA" w:rsidRDefault="001F61C6" w:rsidP="00EF41E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Acreditamos que esta árvore esteja</w:t>
      </w:r>
      <w:r w:rsidRPr="00396538">
        <w:rPr>
          <w:rFonts w:cs="Arial"/>
        </w:rPr>
        <w:t xml:space="preserve"> morta</w:t>
      </w:r>
      <w:r>
        <w:rPr>
          <w:rFonts w:cs="Arial"/>
        </w:rPr>
        <w:t xml:space="preserve">, pois os </w:t>
      </w:r>
      <w:r w:rsidRPr="00396538">
        <w:rPr>
          <w:rFonts w:cs="Arial"/>
        </w:rPr>
        <w:t>galho</w:t>
      </w:r>
      <w:r>
        <w:rPr>
          <w:rFonts w:cs="Arial"/>
        </w:rPr>
        <w:t>s</w:t>
      </w:r>
      <w:r w:rsidRPr="00396538">
        <w:rPr>
          <w:rFonts w:cs="Arial"/>
        </w:rPr>
        <w:t xml:space="preserve"> de grande porte</w:t>
      </w:r>
      <w:r>
        <w:rPr>
          <w:rFonts w:cs="Arial"/>
        </w:rPr>
        <w:t xml:space="preserve"> estão caindo </w:t>
      </w:r>
      <w:r w:rsidRPr="00396538">
        <w:rPr>
          <w:rFonts w:cs="Arial"/>
        </w:rPr>
        <w:t xml:space="preserve">na rua, trazendo </w:t>
      </w:r>
      <w:r>
        <w:rPr>
          <w:rFonts w:cs="Arial"/>
        </w:rPr>
        <w:t>preocupação aos moradores próximos e a quem transita no local, tanto pedestres quanto motoristas</w:t>
      </w:r>
      <w:r w:rsidR="00EF41EA" w:rsidRPr="0083267C">
        <w:rPr>
          <w:rFonts w:cs="Arial"/>
        </w:rPr>
        <w:t>.</w:t>
      </w:r>
    </w:p>
    <w:p w:rsidR="001F61C6" w:rsidRDefault="001F61C6" w:rsidP="00EF41E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Foto em anexo.</w:t>
      </w:r>
    </w:p>
    <w:p w:rsidR="00F94ABC" w:rsidRDefault="001F61C6" w:rsidP="00EF41EA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A956D3">
        <w:rPr>
          <w:rFonts w:cs="Arial"/>
        </w:rPr>
        <w:t xml:space="preserve">Destacamos </w:t>
      </w:r>
      <w:r>
        <w:rPr>
          <w:rFonts w:cs="Arial"/>
        </w:rPr>
        <w:t xml:space="preserve">a abertura </w:t>
      </w:r>
      <w:r w:rsidRPr="00A956D3">
        <w:rPr>
          <w:rFonts w:cs="Arial"/>
        </w:rPr>
        <w:t xml:space="preserve">do </w:t>
      </w:r>
      <w:r>
        <w:rPr>
          <w:rFonts w:cs="Arial"/>
          <w:b/>
        </w:rPr>
        <w:t xml:space="preserve">PROTOCOLO </w:t>
      </w:r>
      <w:r w:rsidRPr="00A956D3">
        <w:rPr>
          <w:rFonts w:cs="Arial"/>
          <w:b/>
        </w:rPr>
        <w:t xml:space="preserve">Nº </w:t>
      </w:r>
      <w:r>
        <w:rPr>
          <w:rFonts w:cs="Arial"/>
          <w:b/>
        </w:rPr>
        <w:t>6149/2021</w:t>
      </w:r>
      <w:r>
        <w:rPr>
          <w:rFonts w:cs="Arial"/>
        </w:rPr>
        <w:t>, no dia 05 de maio</w:t>
      </w:r>
      <w:r w:rsidRPr="00A956D3">
        <w:rPr>
          <w:rFonts w:cs="Arial"/>
        </w:rPr>
        <w:t xml:space="preserve"> de 2021, referente ao assunto</w:t>
      </w:r>
      <w:r w:rsidR="00F94ABC">
        <w:rPr>
          <w:rFonts w:cs="Arial"/>
        </w:rPr>
        <w:t>.</w:t>
      </w:r>
    </w:p>
    <w:p w:rsidR="003A77BE" w:rsidRPr="001840AD" w:rsidRDefault="008C72B7" w:rsidP="003C683C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691975" w:rsidRDefault="003A77BE" w:rsidP="00D64773">
      <w:pPr>
        <w:tabs>
          <w:tab w:val="left" w:pos="-600"/>
          <w:tab w:val="left" w:pos="4508"/>
        </w:tabs>
        <w:spacing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1F5924">
        <w:rPr>
          <w:rFonts w:cs="Arial"/>
        </w:rPr>
        <w:t>2</w:t>
      </w:r>
      <w:r w:rsidR="00584E86">
        <w:rPr>
          <w:rFonts w:cs="Arial"/>
        </w:rPr>
        <w:t xml:space="preserve"> de </w:t>
      </w:r>
      <w:r w:rsidR="007F19B7">
        <w:rPr>
          <w:rFonts w:cs="Arial"/>
        </w:rPr>
        <w:t>junho</w:t>
      </w:r>
      <w:r w:rsidR="00584E86">
        <w:rPr>
          <w:rFonts w:cs="Arial"/>
        </w:rPr>
        <w:t xml:space="preserve"> de 2021.</w:t>
      </w: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84E86" w:rsidRDefault="00584E86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42C63" w:rsidRPr="005D429C" w:rsidRDefault="00F42C63" w:rsidP="00F42C63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7E5577" w:rsidRDefault="00F42C63" w:rsidP="00D57835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</w:t>
      </w:r>
      <w:r w:rsidR="00656B85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PSD</w:t>
      </w:r>
      <w:r>
        <w:rPr>
          <w:rFonts w:eastAsia="Calibri" w:cs="Arial"/>
          <w:lang w:eastAsia="en-US"/>
        </w:rPr>
        <w:t>B</w:t>
      </w:r>
    </w:p>
    <w:p w:rsidR="007E5577" w:rsidRDefault="007E5577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7E5577" w:rsidRDefault="007E5577" w:rsidP="00D57835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</w:p>
    <w:p w:rsidR="00A130F4" w:rsidRDefault="007E5577" w:rsidP="00D57835">
      <w:pPr>
        <w:tabs>
          <w:tab w:val="left" w:leader="dot" w:pos="709"/>
          <w:tab w:val="right" w:leader="dot" w:pos="5529"/>
          <w:tab w:val="left" w:leader="dot" w:pos="5812"/>
        </w:tabs>
        <w:jc w:val="center"/>
        <w:rPr>
          <w:rFonts w:cs="Arial"/>
          <w:b/>
        </w:rPr>
      </w:pPr>
      <w:bookmarkStart w:id="0" w:name="_GoBack"/>
      <w:r>
        <w:rPr>
          <w:rFonts w:cs="Arial"/>
          <w:b/>
          <w:noProof/>
        </w:rPr>
        <w:drawing>
          <wp:inline distT="0" distB="0" distL="0" distR="0" wp14:anchorId="2AC90E5D">
            <wp:extent cx="5402580" cy="7200900"/>
            <wp:effectExtent l="0" t="0" r="762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580" cy="7200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A130F4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4ED" w:rsidRDefault="007014ED">
      <w:r>
        <w:separator/>
      </w:r>
    </w:p>
  </w:endnote>
  <w:endnote w:type="continuationSeparator" w:id="0">
    <w:p w:rsidR="007014ED" w:rsidRDefault="00701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4ED" w:rsidRDefault="007014ED">
      <w:r>
        <w:separator/>
      </w:r>
    </w:p>
  </w:footnote>
  <w:footnote w:type="continuationSeparator" w:id="0">
    <w:p w:rsidR="007014ED" w:rsidRDefault="007014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067BBE">
      <w:rPr>
        <w:rFonts w:cs="Arial"/>
        <w:b/>
        <w:sz w:val="20"/>
        <w:szCs w:val="20"/>
        <w:u w:val="single"/>
      </w:rPr>
      <w:t>1</w:t>
    </w:r>
    <w:r w:rsidR="00EF41EA">
      <w:rPr>
        <w:rFonts w:cs="Arial"/>
        <w:b/>
        <w:sz w:val="20"/>
        <w:szCs w:val="20"/>
        <w:u w:val="single"/>
      </w:rPr>
      <w:t>5</w:t>
    </w:r>
    <w:r w:rsidR="007E5577">
      <w:rPr>
        <w:rFonts w:cs="Arial"/>
        <w:b/>
        <w:sz w:val="20"/>
        <w:szCs w:val="20"/>
        <w:u w:val="single"/>
      </w:rPr>
      <w:t>81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F97CB4">
      <w:rPr>
        <w:rFonts w:cs="Arial"/>
        <w:b/>
        <w:sz w:val="20"/>
        <w:szCs w:val="20"/>
        <w:u w:val="single"/>
      </w:rPr>
      <w:t xml:space="preserve">- Vereadora </w:t>
    </w:r>
    <w:r w:rsidR="00656B85">
      <w:rPr>
        <w:rFonts w:cs="Arial"/>
        <w:b/>
        <w:sz w:val="20"/>
        <w:szCs w:val="20"/>
        <w:u w:val="single"/>
      </w:rPr>
      <w:t>Maria Amélia</w:t>
    </w:r>
    <w:r w:rsidR="00F97CB4">
      <w:rPr>
        <w:rFonts w:cs="Arial"/>
        <w:b/>
        <w:sz w:val="20"/>
        <w:szCs w:val="20"/>
        <w:u w:val="single"/>
      </w:rPr>
      <w:t xml:space="preserve">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8369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8369D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630874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630874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630874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630874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332B"/>
    <w:rsid w:val="00004884"/>
    <w:rsid w:val="00011AE9"/>
    <w:rsid w:val="00012789"/>
    <w:rsid w:val="0001430A"/>
    <w:rsid w:val="00014334"/>
    <w:rsid w:val="00016235"/>
    <w:rsid w:val="00022CD8"/>
    <w:rsid w:val="00024FD3"/>
    <w:rsid w:val="00033094"/>
    <w:rsid w:val="00033AE3"/>
    <w:rsid w:val="00034A23"/>
    <w:rsid w:val="00043B26"/>
    <w:rsid w:val="00045D0E"/>
    <w:rsid w:val="00047EFF"/>
    <w:rsid w:val="00054B55"/>
    <w:rsid w:val="00055E5D"/>
    <w:rsid w:val="00056288"/>
    <w:rsid w:val="00063D05"/>
    <w:rsid w:val="00067BBE"/>
    <w:rsid w:val="00067F5D"/>
    <w:rsid w:val="00073603"/>
    <w:rsid w:val="00074002"/>
    <w:rsid w:val="00082C07"/>
    <w:rsid w:val="000866C7"/>
    <w:rsid w:val="00086F0A"/>
    <w:rsid w:val="000877B6"/>
    <w:rsid w:val="000921C3"/>
    <w:rsid w:val="00094473"/>
    <w:rsid w:val="00094490"/>
    <w:rsid w:val="0009529A"/>
    <w:rsid w:val="000958D5"/>
    <w:rsid w:val="00097CAE"/>
    <w:rsid w:val="000A2C07"/>
    <w:rsid w:val="000A7952"/>
    <w:rsid w:val="000B5354"/>
    <w:rsid w:val="000B58BB"/>
    <w:rsid w:val="000B5BAC"/>
    <w:rsid w:val="000C3122"/>
    <w:rsid w:val="000D3165"/>
    <w:rsid w:val="000D5839"/>
    <w:rsid w:val="000D5B1B"/>
    <w:rsid w:val="000D69A2"/>
    <w:rsid w:val="000E241C"/>
    <w:rsid w:val="000E2B8B"/>
    <w:rsid w:val="000E3BE0"/>
    <w:rsid w:val="000E67C9"/>
    <w:rsid w:val="000E7178"/>
    <w:rsid w:val="000F1773"/>
    <w:rsid w:val="000F1C15"/>
    <w:rsid w:val="000F2506"/>
    <w:rsid w:val="000F6251"/>
    <w:rsid w:val="000F69DC"/>
    <w:rsid w:val="001019AB"/>
    <w:rsid w:val="00103135"/>
    <w:rsid w:val="00103D41"/>
    <w:rsid w:val="00106091"/>
    <w:rsid w:val="0011135B"/>
    <w:rsid w:val="001158E6"/>
    <w:rsid w:val="0011762B"/>
    <w:rsid w:val="00133156"/>
    <w:rsid w:val="00134547"/>
    <w:rsid w:val="00134ABD"/>
    <w:rsid w:val="00134CF2"/>
    <w:rsid w:val="001415E6"/>
    <w:rsid w:val="00143AD7"/>
    <w:rsid w:val="0014591F"/>
    <w:rsid w:val="00150EE2"/>
    <w:rsid w:val="0015272B"/>
    <w:rsid w:val="001528C2"/>
    <w:rsid w:val="001564C9"/>
    <w:rsid w:val="00157A82"/>
    <w:rsid w:val="001614EC"/>
    <w:rsid w:val="001706D2"/>
    <w:rsid w:val="0017083B"/>
    <w:rsid w:val="00170AD4"/>
    <w:rsid w:val="00171DBE"/>
    <w:rsid w:val="00172E81"/>
    <w:rsid w:val="00174232"/>
    <w:rsid w:val="0017465C"/>
    <w:rsid w:val="0018069A"/>
    <w:rsid w:val="00181CD2"/>
    <w:rsid w:val="00183A6F"/>
    <w:rsid w:val="00183FE5"/>
    <w:rsid w:val="001840AD"/>
    <w:rsid w:val="00184A31"/>
    <w:rsid w:val="001911FF"/>
    <w:rsid w:val="001940AA"/>
    <w:rsid w:val="001A09F2"/>
    <w:rsid w:val="001A5807"/>
    <w:rsid w:val="001B0773"/>
    <w:rsid w:val="001B5CA7"/>
    <w:rsid w:val="001B6067"/>
    <w:rsid w:val="001B7BCF"/>
    <w:rsid w:val="001C3E9C"/>
    <w:rsid w:val="001C4836"/>
    <w:rsid w:val="001C6DCD"/>
    <w:rsid w:val="001C7A18"/>
    <w:rsid w:val="001E01CA"/>
    <w:rsid w:val="001E0C35"/>
    <w:rsid w:val="001E2D70"/>
    <w:rsid w:val="001E2F1D"/>
    <w:rsid w:val="001E4ADC"/>
    <w:rsid w:val="001E7397"/>
    <w:rsid w:val="001F13C3"/>
    <w:rsid w:val="001F33CF"/>
    <w:rsid w:val="001F459F"/>
    <w:rsid w:val="001F54BC"/>
    <w:rsid w:val="001F5924"/>
    <w:rsid w:val="001F61C6"/>
    <w:rsid w:val="001F7613"/>
    <w:rsid w:val="001F7BF9"/>
    <w:rsid w:val="0020022F"/>
    <w:rsid w:val="002020D3"/>
    <w:rsid w:val="002044D0"/>
    <w:rsid w:val="00204A6A"/>
    <w:rsid w:val="00204ED7"/>
    <w:rsid w:val="00205E78"/>
    <w:rsid w:val="00210390"/>
    <w:rsid w:val="0021277F"/>
    <w:rsid w:val="00212E2C"/>
    <w:rsid w:val="00215CD2"/>
    <w:rsid w:val="00230859"/>
    <w:rsid w:val="00231E06"/>
    <w:rsid w:val="00235BD5"/>
    <w:rsid w:val="00240DDA"/>
    <w:rsid w:val="002460CA"/>
    <w:rsid w:val="00247551"/>
    <w:rsid w:val="0025128C"/>
    <w:rsid w:val="0025136E"/>
    <w:rsid w:val="00253C82"/>
    <w:rsid w:val="00254F97"/>
    <w:rsid w:val="00263419"/>
    <w:rsid w:val="00264B8C"/>
    <w:rsid w:val="00266B01"/>
    <w:rsid w:val="00267274"/>
    <w:rsid w:val="00270AC7"/>
    <w:rsid w:val="002724F9"/>
    <w:rsid w:val="00281877"/>
    <w:rsid w:val="0028493A"/>
    <w:rsid w:val="0028677E"/>
    <w:rsid w:val="0028725D"/>
    <w:rsid w:val="002874C8"/>
    <w:rsid w:val="002913E2"/>
    <w:rsid w:val="0029179A"/>
    <w:rsid w:val="002920E6"/>
    <w:rsid w:val="002A0655"/>
    <w:rsid w:val="002A23BC"/>
    <w:rsid w:val="002A3950"/>
    <w:rsid w:val="002A63FE"/>
    <w:rsid w:val="002A7434"/>
    <w:rsid w:val="002B0715"/>
    <w:rsid w:val="002B1FB1"/>
    <w:rsid w:val="002B363B"/>
    <w:rsid w:val="002B3998"/>
    <w:rsid w:val="002B40CA"/>
    <w:rsid w:val="002B50B8"/>
    <w:rsid w:val="002B5F97"/>
    <w:rsid w:val="002C4B2B"/>
    <w:rsid w:val="002C5C70"/>
    <w:rsid w:val="002C74D0"/>
    <w:rsid w:val="002D24ED"/>
    <w:rsid w:val="002D3D9E"/>
    <w:rsid w:val="002D6A88"/>
    <w:rsid w:val="002E04E2"/>
    <w:rsid w:val="002E12C0"/>
    <w:rsid w:val="002E3431"/>
    <w:rsid w:val="002E3FB1"/>
    <w:rsid w:val="002F02DB"/>
    <w:rsid w:val="0030168E"/>
    <w:rsid w:val="003060CD"/>
    <w:rsid w:val="00317C1A"/>
    <w:rsid w:val="003205B5"/>
    <w:rsid w:val="00323F0F"/>
    <w:rsid w:val="003272A9"/>
    <w:rsid w:val="003311E6"/>
    <w:rsid w:val="00341327"/>
    <w:rsid w:val="00343DCC"/>
    <w:rsid w:val="00345436"/>
    <w:rsid w:val="00346E9F"/>
    <w:rsid w:val="00347D5E"/>
    <w:rsid w:val="003510AF"/>
    <w:rsid w:val="00352128"/>
    <w:rsid w:val="00352E6D"/>
    <w:rsid w:val="00355C7E"/>
    <w:rsid w:val="0035633F"/>
    <w:rsid w:val="00362F8B"/>
    <w:rsid w:val="003638CC"/>
    <w:rsid w:val="00367DC3"/>
    <w:rsid w:val="00370293"/>
    <w:rsid w:val="00375895"/>
    <w:rsid w:val="00376CD3"/>
    <w:rsid w:val="003770FF"/>
    <w:rsid w:val="00381797"/>
    <w:rsid w:val="003848C4"/>
    <w:rsid w:val="00385370"/>
    <w:rsid w:val="00397FF3"/>
    <w:rsid w:val="003A1AD8"/>
    <w:rsid w:val="003A3BF3"/>
    <w:rsid w:val="003A64D6"/>
    <w:rsid w:val="003A77BE"/>
    <w:rsid w:val="003B0528"/>
    <w:rsid w:val="003B2787"/>
    <w:rsid w:val="003B372E"/>
    <w:rsid w:val="003B56A4"/>
    <w:rsid w:val="003C0F8F"/>
    <w:rsid w:val="003C683C"/>
    <w:rsid w:val="003E188F"/>
    <w:rsid w:val="003E2535"/>
    <w:rsid w:val="003E4B91"/>
    <w:rsid w:val="003F1EF0"/>
    <w:rsid w:val="003F217D"/>
    <w:rsid w:val="003F6106"/>
    <w:rsid w:val="00403BC8"/>
    <w:rsid w:val="004115F9"/>
    <w:rsid w:val="00412795"/>
    <w:rsid w:val="00417D1E"/>
    <w:rsid w:val="0043369C"/>
    <w:rsid w:val="00435B72"/>
    <w:rsid w:val="00435F5B"/>
    <w:rsid w:val="0043610D"/>
    <w:rsid w:val="0044414B"/>
    <w:rsid w:val="00444BB5"/>
    <w:rsid w:val="004468D2"/>
    <w:rsid w:val="00451BDA"/>
    <w:rsid w:val="00452673"/>
    <w:rsid w:val="0046044A"/>
    <w:rsid w:val="00462603"/>
    <w:rsid w:val="00471287"/>
    <w:rsid w:val="00474C0B"/>
    <w:rsid w:val="00476C7C"/>
    <w:rsid w:val="00484A85"/>
    <w:rsid w:val="00487D64"/>
    <w:rsid w:val="00493115"/>
    <w:rsid w:val="0049423C"/>
    <w:rsid w:val="00495258"/>
    <w:rsid w:val="004B69C5"/>
    <w:rsid w:val="004B7CB9"/>
    <w:rsid w:val="004C0E4F"/>
    <w:rsid w:val="004C0F6B"/>
    <w:rsid w:val="004C2B9D"/>
    <w:rsid w:val="004C2C30"/>
    <w:rsid w:val="004C3BF4"/>
    <w:rsid w:val="004C4A65"/>
    <w:rsid w:val="004C6832"/>
    <w:rsid w:val="004C6C78"/>
    <w:rsid w:val="004D27C0"/>
    <w:rsid w:val="004D32C5"/>
    <w:rsid w:val="004D3A9D"/>
    <w:rsid w:val="004D7459"/>
    <w:rsid w:val="004E06ED"/>
    <w:rsid w:val="004E314A"/>
    <w:rsid w:val="004E46DA"/>
    <w:rsid w:val="004E54C5"/>
    <w:rsid w:val="004E60A1"/>
    <w:rsid w:val="004E7242"/>
    <w:rsid w:val="004F0B21"/>
    <w:rsid w:val="004F2288"/>
    <w:rsid w:val="004F2692"/>
    <w:rsid w:val="004F39E9"/>
    <w:rsid w:val="004F690D"/>
    <w:rsid w:val="004F6A11"/>
    <w:rsid w:val="0050097F"/>
    <w:rsid w:val="005029DB"/>
    <w:rsid w:val="00505357"/>
    <w:rsid w:val="005057FE"/>
    <w:rsid w:val="00505FD8"/>
    <w:rsid w:val="005064DF"/>
    <w:rsid w:val="005101CD"/>
    <w:rsid w:val="00510692"/>
    <w:rsid w:val="0051092E"/>
    <w:rsid w:val="005127E4"/>
    <w:rsid w:val="0051367E"/>
    <w:rsid w:val="00523673"/>
    <w:rsid w:val="00524669"/>
    <w:rsid w:val="00525A76"/>
    <w:rsid w:val="00532219"/>
    <w:rsid w:val="00533862"/>
    <w:rsid w:val="00540B1F"/>
    <w:rsid w:val="00540E30"/>
    <w:rsid w:val="00543B1A"/>
    <w:rsid w:val="00547485"/>
    <w:rsid w:val="00547D57"/>
    <w:rsid w:val="005507F2"/>
    <w:rsid w:val="00563495"/>
    <w:rsid w:val="00564368"/>
    <w:rsid w:val="00564775"/>
    <w:rsid w:val="00564AF5"/>
    <w:rsid w:val="00570D8A"/>
    <w:rsid w:val="005736A2"/>
    <w:rsid w:val="0058109A"/>
    <w:rsid w:val="0058406F"/>
    <w:rsid w:val="005846A3"/>
    <w:rsid w:val="00584E86"/>
    <w:rsid w:val="005868AE"/>
    <w:rsid w:val="0059363C"/>
    <w:rsid w:val="005937EC"/>
    <w:rsid w:val="00593B17"/>
    <w:rsid w:val="005965BD"/>
    <w:rsid w:val="005A01D0"/>
    <w:rsid w:val="005A03FA"/>
    <w:rsid w:val="005A2B48"/>
    <w:rsid w:val="005A2D4F"/>
    <w:rsid w:val="005A587F"/>
    <w:rsid w:val="005B2719"/>
    <w:rsid w:val="005B3D21"/>
    <w:rsid w:val="005B709B"/>
    <w:rsid w:val="005C2996"/>
    <w:rsid w:val="005C3938"/>
    <w:rsid w:val="005D013F"/>
    <w:rsid w:val="005D093A"/>
    <w:rsid w:val="005D332F"/>
    <w:rsid w:val="005D3F81"/>
    <w:rsid w:val="005D5519"/>
    <w:rsid w:val="005D58C4"/>
    <w:rsid w:val="005D702D"/>
    <w:rsid w:val="005E138D"/>
    <w:rsid w:val="005E702D"/>
    <w:rsid w:val="005F5011"/>
    <w:rsid w:val="006041AC"/>
    <w:rsid w:val="006144F0"/>
    <w:rsid w:val="00624472"/>
    <w:rsid w:val="0062576D"/>
    <w:rsid w:val="00625A66"/>
    <w:rsid w:val="00630874"/>
    <w:rsid w:val="006342A9"/>
    <w:rsid w:val="00635D04"/>
    <w:rsid w:val="006424F9"/>
    <w:rsid w:val="006426AE"/>
    <w:rsid w:val="006438C3"/>
    <w:rsid w:val="006441D4"/>
    <w:rsid w:val="00646550"/>
    <w:rsid w:val="00651B00"/>
    <w:rsid w:val="00651D9D"/>
    <w:rsid w:val="00656B85"/>
    <w:rsid w:val="006655E1"/>
    <w:rsid w:val="006664AA"/>
    <w:rsid w:val="0066682B"/>
    <w:rsid w:val="006716CD"/>
    <w:rsid w:val="00673F98"/>
    <w:rsid w:val="00674860"/>
    <w:rsid w:val="00674F7D"/>
    <w:rsid w:val="00675564"/>
    <w:rsid w:val="00681021"/>
    <w:rsid w:val="00682E6E"/>
    <w:rsid w:val="00683CB8"/>
    <w:rsid w:val="006848E5"/>
    <w:rsid w:val="00690D1E"/>
    <w:rsid w:val="00691975"/>
    <w:rsid w:val="00691CF5"/>
    <w:rsid w:val="0069312F"/>
    <w:rsid w:val="00693CE1"/>
    <w:rsid w:val="006A06E5"/>
    <w:rsid w:val="006A370D"/>
    <w:rsid w:val="006A3CF6"/>
    <w:rsid w:val="006A5608"/>
    <w:rsid w:val="006B0B8E"/>
    <w:rsid w:val="006B2154"/>
    <w:rsid w:val="006B2EFF"/>
    <w:rsid w:val="006C18A7"/>
    <w:rsid w:val="006C59BC"/>
    <w:rsid w:val="006C5E1D"/>
    <w:rsid w:val="006C76CF"/>
    <w:rsid w:val="006D290F"/>
    <w:rsid w:val="006D5D4E"/>
    <w:rsid w:val="006D6F7D"/>
    <w:rsid w:val="006E0A80"/>
    <w:rsid w:val="006E25D0"/>
    <w:rsid w:val="006E46F3"/>
    <w:rsid w:val="006E57C9"/>
    <w:rsid w:val="006E64DD"/>
    <w:rsid w:val="006E6581"/>
    <w:rsid w:val="006E7E66"/>
    <w:rsid w:val="006F21EE"/>
    <w:rsid w:val="006F4E64"/>
    <w:rsid w:val="006F7567"/>
    <w:rsid w:val="006F7B0A"/>
    <w:rsid w:val="007014ED"/>
    <w:rsid w:val="00702B60"/>
    <w:rsid w:val="0070341E"/>
    <w:rsid w:val="00714351"/>
    <w:rsid w:val="00715F74"/>
    <w:rsid w:val="007163F6"/>
    <w:rsid w:val="00717CA2"/>
    <w:rsid w:val="00725205"/>
    <w:rsid w:val="00725E66"/>
    <w:rsid w:val="007274B8"/>
    <w:rsid w:val="00727CDB"/>
    <w:rsid w:val="0073062F"/>
    <w:rsid w:val="00730BE1"/>
    <w:rsid w:val="0073407F"/>
    <w:rsid w:val="00735F42"/>
    <w:rsid w:val="00737B6A"/>
    <w:rsid w:val="00747BF8"/>
    <w:rsid w:val="00760B49"/>
    <w:rsid w:val="00765ECD"/>
    <w:rsid w:val="00770D1F"/>
    <w:rsid w:val="00770F33"/>
    <w:rsid w:val="00775A1B"/>
    <w:rsid w:val="00775C0C"/>
    <w:rsid w:val="007838DC"/>
    <w:rsid w:val="0078647C"/>
    <w:rsid w:val="007902E6"/>
    <w:rsid w:val="00790509"/>
    <w:rsid w:val="00790911"/>
    <w:rsid w:val="00793494"/>
    <w:rsid w:val="00796991"/>
    <w:rsid w:val="007A4451"/>
    <w:rsid w:val="007B3583"/>
    <w:rsid w:val="007C0DB0"/>
    <w:rsid w:val="007C4C54"/>
    <w:rsid w:val="007D3809"/>
    <w:rsid w:val="007D39FD"/>
    <w:rsid w:val="007D5FD6"/>
    <w:rsid w:val="007D7556"/>
    <w:rsid w:val="007E02AD"/>
    <w:rsid w:val="007E0F3A"/>
    <w:rsid w:val="007E232E"/>
    <w:rsid w:val="007E3F69"/>
    <w:rsid w:val="007E5577"/>
    <w:rsid w:val="007E6814"/>
    <w:rsid w:val="007E74D1"/>
    <w:rsid w:val="007F19B7"/>
    <w:rsid w:val="007F409B"/>
    <w:rsid w:val="007F75CA"/>
    <w:rsid w:val="007F7FBD"/>
    <w:rsid w:val="0080197E"/>
    <w:rsid w:val="00801D8C"/>
    <w:rsid w:val="00804F23"/>
    <w:rsid w:val="0080555F"/>
    <w:rsid w:val="00805B42"/>
    <w:rsid w:val="00806D46"/>
    <w:rsid w:val="00810024"/>
    <w:rsid w:val="0081105D"/>
    <w:rsid w:val="0081674E"/>
    <w:rsid w:val="00820C13"/>
    <w:rsid w:val="008231D5"/>
    <w:rsid w:val="008307F3"/>
    <w:rsid w:val="00833E7C"/>
    <w:rsid w:val="00840A48"/>
    <w:rsid w:val="008474F2"/>
    <w:rsid w:val="008525ED"/>
    <w:rsid w:val="00853F62"/>
    <w:rsid w:val="00861032"/>
    <w:rsid w:val="00863A26"/>
    <w:rsid w:val="00864329"/>
    <w:rsid w:val="00870972"/>
    <w:rsid w:val="00876EFD"/>
    <w:rsid w:val="00877B35"/>
    <w:rsid w:val="00877E50"/>
    <w:rsid w:val="00877F54"/>
    <w:rsid w:val="00881A74"/>
    <w:rsid w:val="008909A4"/>
    <w:rsid w:val="008914D3"/>
    <w:rsid w:val="0089350B"/>
    <w:rsid w:val="008A0BA0"/>
    <w:rsid w:val="008A0EB2"/>
    <w:rsid w:val="008A1C75"/>
    <w:rsid w:val="008B422C"/>
    <w:rsid w:val="008B4774"/>
    <w:rsid w:val="008B5C6E"/>
    <w:rsid w:val="008B6436"/>
    <w:rsid w:val="008B7BA9"/>
    <w:rsid w:val="008C0729"/>
    <w:rsid w:val="008C33AB"/>
    <w:rsid w:val="008C72B7"/>
    <w:rsid w:val="008D1E34"/>
    <w:rsid w:val="008D35C4"/>
    <w:rsid w:val="008E723E"/>
    <w:rsid w:val="008F1E6B"/>
    <w:rsid w:val="008F32B5"/>
    <w:rsid w:val="008F7625"/>
    <w:rsid w:val="00902ECD"/>
    <w:rsid w:val="00902F8A"/>
    <w:rsid w:val="0090560A"/>
    <w:rsid w:val="00905C57"/>
    <w:rsid w:val="009123C8"/>
    <w:rsid w:val="00916E2A"/>
    <w:rsid w:val="00922964"/>
    <w:rsid w:val="00931192"/>
    <w:rsid w:val="009321EF"/>
    <w:rsid w:val="009329F7"/>
    <w:rsid w:val="0093495F"/>
    <w:rsid w:val="009449E0"/>
    <w:rsid w:val="009536D2"/>
    <w:rsid w:val="009579A2"/>
    <w:rsid w:val="0096194D"/>
    <w:rsid w:val="0096339D"/>
    <w:rsid w:val="009661C4"/>
    <w:rsid w:val="009747F8"/>
    <w:rsid w:val="009768E6"/>
    <w:rsid w:val="00992502"/>
    <w:rsid w:val="009927D7"/>
    <w:rsid w:val="009935BA"/>
    <w:rsid w:val="009954E2"/>
    <w:rsid w:val="009958CE"/>
    <w:rsid w:val="009A2ABD"/>
    <w:rsid w:val="009A59FA"/>
    <w:rsid w:val="009A63DB"/>
    <w:rsid w:val="009A6FC5"/>
    <w:rsid w:val="009B207E"/>
    <w:rsid w:val="009B32F8"/>
    <w:rsid w:val="009C07DD"/>
    <w:rsid w:val="009C0A2D"/>
    <w:rsid w:val="009C26A0"/>
    <w:rsid w:val="009C2CCE"/>
    <w:rsid w:val="009C6F58"/>
    <w:rsid w:val="009D0F6E"/>
    <w:rsid w:val="009D50D4"/>
    <w:rsid w:val="009D512F"/>
    <w:rsid w:val="009D5F9A"/>
    <w:rsid w:val="009D7D92"/>
    <w:rsid w:val="009E1F05"/>
    <w:rsid w:val="009E2101"/>
    <w:rsid w:val="009E6B3F"/>
    <w:rsid w:val="009F2350"/>
    <w:rsid w:val="00A0049F"/>
    <w:rsid w:val="00A026DA"/>
    <w:rsid w:val="00A0463C"/>
    <w:rsid w:val="00A05E0F"/>
    <w:rsid w:val="00A0655B"/>
    <w:rsid w:val="00A11F34"/>
    <w:rsid w:val="00A130F4"/>
    <w:rsid w:val="00A1378E"/>
    <w:rsid w:val="00A15048"/>
    <w:rsid w:val="00A21A8C"/>
    <w:rsid w:val="00A27BBB"/>
    <w:rsid w:val="00A31F07"/>
    <w:rsid w:val="00A349F1"/>
    <w:rsid w:val="00A46B01"/>
    <w:rsid w:val="00A67479"/>
    <w:rsid w:val="00A6792F"/>
    <w:rsid w:val="00A753E8"/>
    <w:rsid w:val="00A844CE"/>
    <w:rsid w:val="00A90C7D"/>
    <w:rsid w:val="00A92CB9"/>
    <w:rsid w:val="00A97741"/>
    <w:rsid w:val="00AA6FC7"/>
    <w:rsid w:val="00AA7A04"/>
    <w:rsid w:val="00AB1BFF"/>
    <w:rsid w:val="00AC0D0C"/>
    <w:rsid w:val="00AC24F9"/>
    <w:rsid w:val="00AC6256"/>
    <w:rsid w:val="00AC712C"/>
    <w:rsid w:val="00AD2782"/>
    <w:rsid w:val="00AD3733"/>
    <w:rsid w:val="00AD3F8E"/>
    <w:rsid w:val="00AD54E7"/>
    <w:rsid w:val="00AD63EE"/>
    <w:rsid w:val="00AD6B47"/>
    <w:rsid w:val="00AD7DEC"/>
    <w:rsid w:val="00AE447C"/>
    <w:rsid w:val="00AF3C4D"/>
    <w:rsid w:val="00AF41AE"/>
    <w:rsid w:val="00AF4B90"/>
    <w:rsid w:val="00AF5F40"/>
    <w:rsid w:val="00B0174F"/>
    <w:rsid w:val="00B019B6"/>
    <w:rsid w:val="00B06B4B"/>
    <w:rsid w:val="00B06BA7"/>
    <w:rsid w:val="00B10E9F"/>
    <w:rsid w:val="00B17815"/>
    <w:rsid w:val="00B17D10"/>
    <w:rsid w:val="00B210CD"/>
    <w:rsid w:val="00B217B8"/>
    <w:rsid w:val="00B2363E"/>
    <w:rsid w:val="00B30EDB"/>
    <w:rsid w:val="00B30EF9"/>
    <w:rsid w:val="00B31054"/>
    <w:rsid w:val="00B34959"/>
    <w:rsid w:val="00B36C0E"/>
    <w:rsid w:val="00B36FD3"/>
    <w:rsid w:val="00B37DAF"/>
    <w:rsid w:val="00B407FA"/>
    <w:rsid w:val="00B51320"/>
    <w:rsid w:val="00B5265F"/>
    <w:rsid w:val="00B57E0F"/>
    <w:rsid w:val="00B607CC"/>
    <w:rsid w:val="00B61CB1"/>
    <w:rsid w:val="00B67EB4"/>
    <w:rsid w:val="00B70E53"/>
    <w:rsid w:val="00B71CFA"/>
    <w:rsid w:val="00B72EEE"/>
    <w:rsid w:val="00B75CEF"/>
    <w:rsid w:val="00B8293E"/>
    <w:rsid w:val="00B83E6D"/>
    <w:rsid w:val="00B900A1"/>
    <w:rsid w:val="00B959CF"/>
    <w:rsid w:val="00B97EB1"/>
    <w:rsid w:val="00BA1565"/>
    <w:rsid w:val="00BA3DB0"/>
    <w:rsid w:val="00BB1A6F"/>
    <w:rsid w:val="00BB1A9D"/>
    <w:rsid w:val="00BB3F3E"/>
    <w:rsid w:val="00BC0694"/>
    <w:rsid w:val="00BC123C"/>
    <w:rsid w:val="00BC3B63"/>
    <w:rsid w:val="00BC44DF"/>
    <w:rsid w:val="00BC5098"/>
    <w:rsid w:val="00BC58F1"/>
    <w:rsid w:val="00BC5B1E"/>
    <w:rsid w:val="00BC5FEF"/>
    <w:rsid w:val="00BD1F36"/>
    <w:rsid w:val="00BD34B9"/>
    <w:rsid w:val="00BD3C47"/>
    <w:rsid w:val="00BD58A9"/>
    <w:rsid w:val="00BD6A4C"/>
    <w:rsid w:val="00BE1B39"/>
    <w:rsid w:val="00BE4A56"/>
    <w:rsid w:val="00BE5375"/>
    <w:rsid w:val="00BF76F2"/>
    <w:rsid w:val="00BF791A"/>
    <w:rsid w:val="00C06926"/>
    <w:rsid w:val="00C06BEA"/>
    <w:rsid w:val="00C076A8"/>
    <w:rsid w:val="00C10ADB"/>
    <w:rsid w:val="00C10DC3"/>
    <w:rsid w:val="00C13EA4"/>
    <w:rsid w:val="00C1424D"/>
    <w:rsid w:val="00C14797"/>
    <w:rsid w:val="00C15545"/>
    <w:rsid w:val="00C21A62"/>
    <w:rsid w:val="00C32408"/>
    <w:rsid w:val="00C36E68"/>
    <w:rsid w:val="00C379C9"/>
    <w:rsid w:val="00C37EE2"/>
    <w:rsid w:val="00C41AC9"/>
    <w:rsid w:val="00C42806"/>
    <w:rsid w:val="00C43001"/>
    <w:rsid w:val="00C44D39"/>
    <w:rsid w:val="00C45509"/>
    <w:rsid w:val="00C55EF0"/>
    <w:rsid w:val="00C618F0"/>
    <w:rsid w:val="00C6787D"/>
    <w:rsid w:val="00C7080A"/>
    <w:rsid w:val="00C7096C"/>
    <w:rsid w:val="00C73A1C"/>
    <w:rsid w:val="00C76263"/>
    <w:rsid w:val="00C81A87"/>
    <w:rsid w:val="00C847CF"/>
    <w:rsid w:val="00C858B3"/>
    <w:rsid w:val="00C873AB"/>
    <w:rsid w:val="00C9141B"/>
    <w:rsid w:val="00C92075"/>
    <w:rsid w:val="00C935B3"/>
    <w:rsid w:val="00C94949"/>
    <w:rsid w:val="00CA759E"/>
    <w:rsid w:val="00CA7AD2"/>
    <w:rsid w:val="00CB07CA"/>
    <w:rsid w:val="00CB2BAB"/>
    <w:rsid w:val="00CB2BBC"/>
    <w:rsid w:val="00CB45A8"/>
    <w:rsid w:val="00CC4572"/>
    <w:rsid w:val="00CD06BD"/>
    <w:rsid w:val="00CD1706"/>
    <w:rsid w:val="00CD3876"/>
    <w:rsid w:val="00CD447B"/>
    <w:rsid w:val="00CD7C94"/>
    <w:rsid w:val="00CE2294"/>
    <w:rsid w:val="00CE5EBD"/>
    <w:rsid w:val="00CE750E"/>
    <w:rsid w:val="00CF06F9"/>
    <w:rsid w:val="00CF0713"/>
    <w:rsid w:val="00CF31DE"/>
    <w:rsid w:val="00CF672A"/>
    <w:rsid w:val="00CF7902"/>
    <w:rsid w:val="00CF7AF7"/>
    <w:rsid w:val="00D02CDE"/>
    <w:rsid w:val="00D05CE3"/>
    <w:rsid w:val="00D06693"/>
    <w:rsid w:val="00D14EB1"/>
    <w:rsid w:val="00D16CA1"/>
    <w:rsid w:val="00D17928"/>
    <w:rsid w:val="00D2072E"/>
    <w:rsid w:val="00D233C7"/>
    <w:rsid w:val="00D35697"/>
    <w:rsid w:val="00D44889"/>
    <w:rsid w:val="00D4538D"/>
    <w:rsid w:val="00D507D5"/>
    <w:rsid w:val="00D532D0"/>
    <w:rsid w:val="00D5430F"/>
    <w:rsid w:val="00D564F1"/>
    <w:rsid w:val="00D57835"/>
    <w:rsid w:val="00D627F3"/>
    <w:rsid w:val="00D62CD9"/>
    <w:rsid w:val="00D64138"/>
    <w:rsid w:val="00D64773"/>
    <w:rsid w:val="00D64A2A"/>
    <w:rsid w:val="00D704F0"/>
    <w:rsid w:val="00D71B5B"/>
    <w:rsid w:val="00D721BC"/>
    <w:rsid w:val="00D7335B"/>
    <w:rsid w:val="00D8365B"/>
    <w:rsid w:val="00D86BCE"/>
    <w:rsid w:val="00D90CF2"/>
    <w:rsid w:val="00D91B2F"/>
    <w:rsid w:val="00D9348D"/>
    <w:rsid w:val="00D9483F"/>
    <w:rsid w:val="00DB23E5"/>
    <w:rsid w:val="00DB2EB9"/>
    <w:rsid w:val="00DB48F6"/>
    <w:rsid w:val="00DB57DD"/>
    <w:rsid w:val="00DC12E3"/>
    <w:rsid w:val="00DC1F4E"/>
    <w:rsid w:val="00DC4B37"/>
    <w:rsid w:val="00DD024E"/>
    <w:rsid w:val="00DD5C1F"/>
    <w:rsid w:val="00DD7D6D"/>
    <w:rsid w:val="00DE1EC0"/>
    <w:rsid w:val="00DE3EE2"/>
    <w:rsid w:val="00DE50DD"/>
    <w:rsid w:val="00E0249F"/>
    <w:rsid w:val="00E03E63"/>
    <w:rsid w:val="00E061C6"/>
    <w:rsid w:val="00E06755"/>
    <w:rsid w:val="00E06EB9"/>
    <w:rsid w:val="00E07978"/>
    <w:rsid w:val="00E11F92"/>
    <w:rsid w:val="00E12760"/>
    <w:rsid w:val="00E14CA4"/>
    <w:rsid w:val="00E14F37"/>
    <w:rsid w:val="00E14FC1"/>
    <w:rsid w:val="00E21B52"/>
    <w:rsid w:val="00E22AB5"/>
    <w:rsid w:val="00E231D8"/>
    <w:rsid w:val="00E271E1"/>
    <w:rsid w:val="00E3022D"/>
    <w:rsid w:val="00E33DC7"/>
    <w:rsid w:val="00E34035"/>
    <w:rsid w:val="00E37128"/>
    <w:rsid w:val="00E376E9"/>
    <w:rsid w:val="00E45437"/>
    <w:rsid w:val="00E50C68"/>
    <w:rsid w:val="00E51448"/>
    <w:rsid w:val="00E66CFD"/>
    <w:rsid w:val="00E70F8B"/>
    <w:rsid w:val="00E721EC"/>
    <w:rsid w:val="00E7311B"/>
    <w:rsid w:val="00E750F4"/>
    <w:rsid w:val="00E7547E"/>
    <w:rsid w:val="00E8369D"/>
    <w:rsid w:val="00E83EE3"/>
    <w:rsid w:val="00E849CC"/>
    <w:rsid w:val="00E86C30"/>
    <w:rsid w:val="00E90791"/>
    <w:rsid w:val="00E90C30"/>
    <w:rsid w:val="00E90D98"/>
    <w:rsid w:val="00E920F5"/>
    <w:rsid w:val="00E93990"/>
    <w:rsid w:val="00E95AD8"/>
    <w:rsid w:val="00EA6AD9"/>
    <w:rsid w:val="00EB04D6"/>
    <w:rsid w:val="00EB1DFB"/>
    <w:rsid w:val="00EC0AD1"/>
    <w:rsid w:val="00EC3ABE"/>
    <w:rsid w:val="00ED0429"/>
    <w:rsid w:val="00ED2065"/>
    <w:rsid w:val="00ED4D34"/>
    <w:rsid w:val="00EE0866"/>
    <w:rsid w:val="00EE3D6F"/>
    <w:rsid w:val="00EE3F42"/>
    <w:rsid w:val="00EF41EA"/>
    <w:rsid w:val="00EF5FEE"/>
    <w:rsid w:val="00EF77CC"/>
    <w:rsid w:val="00F03010"/>
    <w:rsid w:val="00F04561"/>
    <w:rsid w:val="00F16F74"/>
    <w:rsid w:val="00F21C2C"/>
    <w:rsid w:val="00F22FC9"/>
    <w:rsid w:val="00F245BA"/>
    <w:rsid w:val="00F24C60"/>
    <w:rsid w:val="00F25E83"/>
    <w:rsid w:val="00F27895"/>
    <w:rsid w:val="00F33229"/>
    <w:rsid w:val="00F37891"/>
    <w:rsid w:val="00F4004E"/>
    <w:rsid w:val="00F4079D"/>
    <w:rsid w:val="00F420E5"/>
    <w:rsid w:val="00F42C63"/>
    <w:rsid w:val="00F4383C"/>
    <w:rsid w:val="00F47545"/>
    <w:rsid w:val="00F5150F"/>
    <w:rsid w:val="00F515DB"/>
    <w:rsid w:val="00F57A58"/>
    <w:rsid w:val="00F61429"/>
    <w:rsid w:val="00F65C85"/>
    <w:rsid w:val="00F67581"/>
    <w:rsid w:val="00F718CB"/>
    <w:rsid w:val="00F73DA3"/>
    <w:rsid w:val="00F776C9"/>
    <w:rsid w:val="00F808D1"/>
    <w:rsid w:val="00F84EC1"/>
    <w:rsid w:val="00F85DCC"/>
    <w:rsid w:val="00F865D1"/>
    <w:rsid w:val="00F87F2E"/>
    <w:rsid w:val="00F94ABC"/>
    <w:rsid w:val="00F97CB4"/>
    <w:rsid w:val="00FA09D9"/>
    <w:rsid w:val="00FA282F"/>
    <w:rsid w:val="00FA3CFC"/>
    <w:rsid w:val="00FB00FA"/>
    <w:rsid w:val="00FB0240"/>
    <w:rsid w:val="00FB0AEF"/>
    <w:rsid w:val="00FB32B4"/>
    <w:rsid w:val="00FB5063"/>
    <w:rsid w:val="00FB6C0D"/>
    <w:rsid w:val="00FC1C13"/>
    <w:rsid w:val="00FC22E4"/>
    <w:rsid w:val="00FC434F"/>
    <w:rsid w:val="00FC4490"/>
    <w:rsid w:val="00FD0AD6"/>
    <w:rsid w:val="00FD5856"/>
    <w:rsid w:val="00FE1DAA"/>
    <w:rsid w:val="00FE28F8"/>
    <w:rsid w:val="00FE2964"/>
    <w:rsid w:val="00FE3B6B"/>
    <w:rsid w:val="00FE5C71"/>
    <w:rsid w:val="00FE7BE2"/>
    <w:rsid w:val="00FF2399"/>
    <w:rsid w:val="00FF4608"/>
    <w:rsid w:val="00FF6E2A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57CEF-0344-49FA-A23A-D84B088B9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2</TotalTime>
  <Pages>2</Pages>
  <Words>150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9</cp:revision>
  <cp:lastPrinted>2021-05-25T13:33:00Z</cp:lastPrinted>
  <dcterms:created xsi:type="dcterms:W3CDTF">2021-05-31T17:31:00Z</dcterms:created>
  <dcterms:modified xsi:type="dcterms:W3CDTF">2021-05-31T18:22:00Z</dcterms:modified>
</cp:coreProperties>
</file>